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883CC7" w14:textId="77777777" w:rsidR="00D35332" w:rsidRPr="00D35332" w:rsidRDefault="00997F14" w:rsidP="00D3533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35332" w:rsidRPr="00D3533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8905A3C" w14:textId="77777777" w:rsidR="00D35332" w:rsidRPr="00D35332" w:rsidRDefault="00D35332" w:rsidP="00D3533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3533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4E2959F" w14:textId="77777777" w:rsidR="00D35332" w:rsidRPr="00D35332" w:rsidRDefault="00D35332" w:rsidP="00D3533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3533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392EF31" w14:textId="77777777" w:rsidR="00D35332" w:rsidRPr="00D35332" w:rsidRDefault="00D35332" w:rsidP="00D35332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D35332">
        <w:rPr>
          <w:rFonts w:ascii="Corbel" w:hAnsi="Corbel"/>
          <w:i/>
          <w:sz w:val="20"/>
          <w:szCs w:val="20"/>
          <w:lang w:eastAsia="ar-SA"/>
        </w:rPr>
        <w:t>(skrajne daty</w:t>
      </w:r>
      <w:r w:rsidRPr="00D35332">
        <w:rPr>
          <w:rFonts w:ascii="Corbel" w:hAnsi="Corbel"/>
          <w:sz w:val="20"/>
          <w:szCs w:val="20"/>
          <w:lang w:eastAsia="ar-SA"/>
        </w:rPr>
        <w:t>)</w:t>
      </w:r>
    </w:p>
    <w:p w14:paraId="4C795B95" w14:textId="77777777" w:rsidR="00D35332" w:rsidRPr="00D35332" w:rsidRDefault="00D35332" w:rsidP="00D3533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35332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36C0178B" w14:textId="77777777" w:rsidR="00D35332" w:rsidRDefault="00D3533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66BB33D3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CE9521B" w:rsidR="0085747A" w:rsidRPr="00B169DF" w:rsidRDefault="005375E9" w:rsidP="00202F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0AF16A3">
              <w:rPr>
                <w:rFonts w:ascii="Corbel" w:hAnsi="Corbel"/>
                <w:bCs/>
                <w:sz w:val="24"/>
                <w:szCs w:val="24"/>
              </w:rPr>
              <w:t xml:space="preserve">Prawo </w:t>
            </w:r>
            <w:r w:rsidR="00702CCB">
              <w:rPr>
                <w:rFonts w:ascii="Corbel" w:hAnsi="Corbel"/>
                <w:bCs/>
                <w:sz w:val="24"/>
                <w:szCs w:val="24"/>
              </w:rPr>
              <w:t>medyczne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4735EAAC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145499CD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39288A18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 xml:space="preserve">Instytut Nauk Prawnych Zakład 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>Komparatystyki Prawniczej i Nauk Pomocniczych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023184BC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5C248189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115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28B4D20E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5FF3BF88" w:rsidR="0085747A" w:rsidRPr="00B169DF" w:rsidRDefault="00C70B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13E2A28C" w:rsidR="0085747A" w:rsidRPr="00B169DF" w:rsidRDefault="008041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10740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Pr="00804115">
              <w:rPr>
                <w:rFonts w:ascii="Corbel" w:hAnsi="Corbel"/>
                <w:b w:val="0"/>
                <w:sz w:val="24"/>
                <w:szCs w:val="24"/>
              </w:rPr>
              <w:t xml:space="preserve">/ semestr </w:t>
            </w:r>
            <w:r w:rsidR="00D10740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5549143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3AB3A65" w:rsidR="00923D7D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16C4AA59" w:rsidR="0085747A" w:rsidRPr="00B169DF" w:rsidRDefault="00702C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Jacek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0E7A18A" w:rsidR="0085747A" w:rsidRPr="00B169DF" w:rsidRDefault="00D8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>Anna Jacek, mgr Sławomir Bździuch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D8613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D8613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65D63A09" w:rsidR="00015B8F" w:rsidRPr="00B169DF" w:rsidRDefault="00D107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171BFC6" w:rsidR="00015B8F" w:rsidRPr="00B169DF" w:rsidRDefault="008041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29090AD" w:rsidR="00015B8F" w:rsidRPr="00B169DF" w:rsidRDefault="00D861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4430D4A" w:rsidR="0085747A" w:rsidRPr="00B169DF" w:rsidRDefault="00D8613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213C0823" w:rsidR="0085747A" w:rsidRPr="00D86133" w:rsidRDefault="00D9580B" w:rsidP="00F83B28">
      <w:pPr>
        <w:pStyle w:val="Punktygwne"/>
        <w:spacing w:before="0" w:after="0"/>
        <w:ind w:left="709"/>
        <w:rPr>
          <w:rFonts w:ascii="Segoe UI Symbol" w:eastAsia="MS Gothic" w:hAnsi="Segoe UI Symbol" w:cs="Segoe UI Symbol"/>
          <w:b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D4F483" w14:textId="2779442B" w:rsidR="00D86133" w:rsidRPr="00A23937" w:rsidRDefault="00D86133" w:rsidP="00D86133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>
        <w:rPr>
          <w:rFonts w:ascii="Corbel" w:eastAsia="Cambria" w:hAnsi="Corbel"/>
          <w:b w:val="0"/>
          <w:smallCaps w:val="0"/>
          <w:sz w:val="22"/>
        </w:rPr>
        <w:tab/>
      </w:r>
      <w:r w:rsidRPr="00A23937">
        <w:rPr>
          <w:rFonts w:ascii="Corbel" w:eastAsia="Cambria" w:hAnsi="Corbel"/>
          <w:b w:val="0"/>
          <w:smallCaps w:val="0"/>
          <w:sz w:val="22"/>
        </w:rPr>
        <w:t xml:space="preserve">W przypadku </w:t>
      </w:r>
      <w:r w:rsidR="0038763F">
        <w:rPr>
          <w:rFonts w:ascii="Corbel" w:eastAsia="Cambria" w:hAnsi="Corbel"/>
          <w:b w:val="0"/>
          <w:smallCaps w:val="0"/>
          <w:sz w:val="22"/>
        </w:rPr>
        <w:t>konwersatorium - zaliczenie z oceną</w:t>
      </w:r>
      <w:r w:rsidRPr="00A23937">
        <w:rPr>
          <w:rFonts w:ascii="Corbel" w:eastAsia="Cambria" w:hAnsi="Corbel"/>
          <w:b w:val="0"/>
          <w:smallCaps w:val="0"/>
          <w:sz w:val="22"/>
        </w:rPr>
        <w:t xml:space="preserve"> w formie pisemnej lub ustnej.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E0C61E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3C154991" w14:textId="77777777" w:rsidR="00D35332" w:rsidRPr="00B169DF" w:rsidRDefault="00D3533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614DBB04" w:rsidR="00D35332" w:rsidRPr="00D35332" w:rsidRDefault="0038763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A35CD">
              <w:rPr>
                <w:rFonts w:ascii="Corbel" w:hAnsi="Corbel"/>
                <w:b w:val="0"/>
                <w:smallCaps w:val="0"/>
                <w:szCs w:val="24"/>
              </w:rPr>
              <w:t>Znajomość podstawowych zagadn</w:t>
            </w:r>
            <w:r w:rsidR="005234D4">
              <w:rPr>
                <w:rFonts w:ascii="Corbel" w:hAnsi="Corbel"/>
                <w:b w:val="0"/>
                <w:smallCaps w:val="0"/>
                <w:szCs w:val="24"/>
              </w:rPr>
              <w:t xml:space="preserve">ień z prawa </w:t>
            </w:r>
            <w:r w:rsidR="00702CCB">
              <w:rPr>
                <w:rFonts w:ascii="Corbel" w:hAnsi="Corbel"/>
                <w:b w:val="0"/>
                <w:smallCaps w:val="0"/>
                <w:szCs w:val="24"/>
              </w:rPr>
              <w:t xml:space="preserve">cywilnego, </w:t>
            </w:r>
            <w:r w:rsidR="005234D4">
              <w:rPr>
                <w:rFonts w:ascii="Corbel" w:hAnsi="Corbel"/>
                <w:b w:val="0"/>
                <w:smallCaps w:val="0"/>
                <w:szCs w:val="24"/>
              </w:rPr>
              <w:t>administracyjneg</w:t>
            </w:r>
            <w:r w:rsidR="00702CCB">
              <w:rPr>
                <w:rFonts w:ascii="Corbel" w:hAnsi="Corbel"/>
                <w:b w:val="0"/>
                <w:smallCaps w:val="0"/>
                <w:szCs w:val="24"/>
              </w:rPr>
              <w:t xml:space="preserve">o oraz karnego. 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17B40763" w:rsidR="0085747A" w:rsidRPr="00B169DF" w:rsidRDefault="00D35332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bookmarkStart w:id="0" w:name="_GoBack"/>
      <w:bookmarkEnd w:id="0"/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8763F" w:rsidRPr="007424D9" w14:paraId="78BE4C6A" w14:textId="77777777" w:rsidTr="005C16C9">
        <w:tc>
          <w:tcPr>
            <w:tcW w:w="851" w:type="dxa"/>
            <w:vAlign w:val="center"/>
          </w:tcPr>
          <w:p w14:paraId="6165ED89" w14:textId="77777777" w:rsidR="0038763F" w:rsidRPr="007424D9" w:rsidRDefault="0038763F" w:rsidP="005C16C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E568879" w14:textId="4A570D49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Celem przedmiotu jest zdobycie wiedzy na temat genezy i obecnego kształtu regulacji składających się na system ochrony </w:t>
            </w:r>
            <w:r w:rsidR="00702CCB">
              <w:rPr>
                <w:rFonts w:ascii="Corbel" w:hAnsi="Corbel"/>
                <w:b w:val="0"/>
                <w:sz w:val="24"/>
                <w:szCs w:val="24"/>
              </w:rPr>
              <w:t>zdrowia</w:t>
            </w: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 w Polsce, ogólnych zasad tego systemu, instytucji prawnych odgrywających w nim główną role. </w:t>
            </w:r>
          </w:p>
        </w:tc>
      </w:tr>
      <w:tr w:rsidR="0038763F" w:rsidRPr="007424D9" w14:paraId="3C048F10" w14:textId="77777777" w:rsidTr="005C16C9">
        <w:tc>
          <w:tcPr>
            <w:tcW w:w="851" w:type="dxa"/>
            <w:vAlign w:val="center"/>
          </w:tcPr>
          <w:p w14:paraId="37868322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61764F" w14:textId="77777777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Kolejnym celem jest omówienie regulacji sektorowych rządzących poszczególnymi działami tej dziedziny prawa.</w:t>
            </w:r>
          </w:p>
        </w:tc>
      </w:tr>
      <w:tr w:rsidR="0038763F" w:rsidRPr="007424D9" w14:paraId="1C7405B8" w14:textId="77777777" w:rsidTr="005C16C9">
        <w:tc>
          <w:tcPr>
            <w:tcW w:w="851" w:type="dxa"/>
            <w:vAlign w:val="center"/>
          </w:tcPr>
          <w:p w14:paraId="15F134E7" w14:textId="77777777" w:rsidR="0038763F" w:rsidRPr="007424D9" w:rsidRDefault="0038763F" w:rsidP="005C16C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1873E75" w14:textId="678E5183" w:rsidR="0038763F" w:rsidRPr="007424D9" w:rsidRDefault="0038763F" w:rsidP="005C16C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Istotnym celem omawianego przedmiotu</w:t>
            </w:r>
            <w:r w:rsidR="003A74C4">
              <w:rPr>
                <w:rFonts w:ascii="Corbel" w:hAnsi="Corbel"/>
                <w:b w:val="0"/>
                <w:sz w:val="24"/>
                <w:szCs w:val="24"/>
              </w:rPr>
              <w:t xml:space="preserve"> jest zapoznanie studenta z</w:t>
            </w: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A74C4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3A74C4" w:rsidRPr="003A74C4">
              <w:rPr>
                <w:rFonts w:ascii="Corbel" w:hAnsi="Corbel"/>
                <w:b w:val="0"/>
                <w:sz w:val="24"/>
                <w:szCs w:val="24"/>
              </w:rPr>
              <w:t>orm</w:t>
            </w:r>
            <w:r w:rsidR="003A74C4"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="003A74C4" w:rsidRPr="003A74C4">
              <w:rPr>
                <w:rFonts w:ascii="Corbel" w:hAnsi="Corbel"/>
                <w:b w:val="0"/>
                <w:sz w:val="24"/>
                <w:szCs w:val="24"/>
              </w:rPr>
              <w:t xml:space="preserve"> prawa materialnego i procesowego z zakresu prawa cywilnego, administracyjnego, karnego oraz procedur regulujących prawa i obowiązki pacjentów, lekarzy (w tym lekarzy dentystów), pielęgniarek, położnych, ratowników medycznych, fizjoterapeutów, diagnostów laboratoryjnych, farmaceutów i innych pracowników ochrony zdrowia</w:t>
            </w:r>
          </w:p>
        </w:tc>
      </w:tr>
    </w:tbl>
    <w:p w14:paraId="2A0C16F2" w14:textId="77777777" w:rsidR="0038763F" w:rsidRDefault="0038763F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3EB00FEA" w14:textId="77777777" w:rsidR="005234D4" w:rsidRPr="009C54AE" w:rsidRDefault="005234D4" w:rsidP="005234D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5234D4" w:rsidRPr="009C54AE" w14:paraId="6BB5B948" w14:textId="77777777" w:rsidTr="00483242">
        <w:tc>
          <w:tcPr>
            <w:tcW w:w="1681" w:type="dxa"/>
            <w:vAlign w:val="center"/>
          </w:tcPr>
          <w:p w14:paraId="035F5229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ADFB3AD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2FCEA4E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234D4" w:rsidRPr="009C54AE" w14:paraId="7A9187F8" w14:textId="77777777" w:rsidTr="00483242">
        <w:tc>
          <w:tcPr>
            <w:tcW w:w="1681" w:type="dxa"/>
          </w:tcPr>
          <w:p w14:paraId="3591DE3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B11044F" w14:textId="22658794" w:rsidR="005234D4" w:rsidRPr="009C54AE" w:rsidRDefault="00483242" w:rsidP="0048324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i instytucji polskiego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>i europejskiego systemu prawa, relacji pomiędzy prawem UE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 xml:space="preserve">a prawem polskim; </w:t>
            </w:r>
          </w:p>
        </w:tc>
        <w:tc>
          <w:tcPr>
            <w:tcW w:w="1865" w:type="dxa"/>
          </w:tcPr>
          <w:p w14:paraId="1FA6400D" w14:textId="77777777" w:rsidR="005234D4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14:paraId="754887E0" w14:textId="1E95D1E5" w:rsidR="005234D4" w:rsidRPr="009C54AE" w:rsidRDefault="005234D4" w:rsidP="004C051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0DC56A74" w14:textId="77777777" w:rsidTr="00483242">
        <w:tc>
          <w:tcPr>
            <w:tcW w:w="1681" w:type="dxa"/>
          </w:tcPr>
          <w:p w14:paraId="3C1A2F01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3AD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05DA299" w14:textId="3C4B4690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 xml:space="preserve">Ma pogłębioną wiedzę na temat procesów stosowania prawa; </w:t>
            </w:r>
          </w:p>
        </w:tc>
        <w:tc>
          <w:tcPr>
            <w:tcW w:w="1865" w:type="dxa"/>
          </w:tcPr>
          <w:p w14:paraId="0B80DF77" w14:textId="77777777" w:rsidR="00483242" w:rsidRDefault="00483242" w:rsidP="0048324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K_W05,</w:t>
            </w:r>
          </w:p>
          <w:p w14:paraId="6A099C7E" w14:textId="224491D7" w:rsidR="00483242" w:rsidRDefault="00483242" w:rsidP="00483242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53664B56" w14:textId="77777777" w:rsidTr="00483242">
        <w:tc>
          <w:tcPr>
            <w:tcW w:w="1681" w:type="dxa"/>
          </w:tcPr>
          <w:p w14:paraId="6991A2C7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31EA6CE" w14:textId="1E102067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Zna i rozumie terminologię właściwą dla języka prawnego i</w:t>
            </w:r>
            <w:r w:rsidRPr="00483242">
              <w:rPr>
                <w:rFonts w:ascii="Corbel" w:hAnsi="Corbel"/>
              </w:rPr>
              <w:t xml:space="preserve"> </w:t>
            </w:r>
            <w:r w:rsidRPr="00483242">
              <w:rPr>
                <w:rFonts w:ascii="Corbel" w:hAnsi="Corbel"/>
                <w:b w:val="0"/>
                <w:bCs/>
                <w:smallCaps w:val="0"/>
              </w:rPr>
              <w:t>prawniczego oraz zna i rozumie podstawowe pojęcia jakimi posługują się nauki społeczne;</w:t>
            </w:r>
          </w:p>
        </w:tc>
        <w:tc>
          <w:tcPr>
            <w:tcW w:w="1865" w:type="dxa"/>
          </w:tcPr>
          <w:p w14:paraId="19F1DFA4" w14:textId="5E38DB45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K_W06,</w:t>
            </w:r>
          </w:p>
          <w:p w14:paraId="528F02AB" w14:textId="77777777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34D4" w:rsidRPr="009C54AE" w14:paraId="1CC74564" w14:textId="77777777" w:rsidTr="00483242">
        <w:tc>
          <w:tcPr>
            <w:tcW w:w="1681" w:type="dxa"/>
          </w:tcPr>
          <w:p w14:paraId="16650DB1" w14:textId="7777777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DCB04E9" w14:textId="46647CDC" w:rsidR="005234D4" w:rsidRPr="00483242" w:rsidRDefault="00483242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Potrafi prawidłowo interpretować i wyjaśniać relacje pomiędzy systemem prawnym a innymi systemami normatywnymi;</w:t>
            </w:r>
          </w:p>
        </w:tc>
        <w:tc>
          <w:tcPr>
            <w:tcW w:w="1865" w:type="dxa"/>
          </w:tcPr>
          <w:p w14:paraId="73732FA8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K_U02, </w:t>
            </w:r>
          </w:p>
          <w:p w14:paraId="4A6B9887" w14:textId="494C47D5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5F07CFE4" w14:textId="77777777" w:rsidTr="00483242">
        <w:tc>
          <w:tcPr>
            <w:tcW w:w="1681" w:type="dxa"/>
          </w:tcPr>
          <w:p w14:paraId="23BDD8B5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52F6741" w14:textId="5F96524D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 xml:space="preserve">Potrafi analizować przyczyny i przebieg procesu stosowania prawa; </w:t>
            </w:r>
          </w:p>
        </w:tc>
        <w:tc>
          <w:tcPr>
            <w:tcW w:w="1865" w:type="dxa"/>
          </w:tcPr>
          <w:p w14:paraId="4698F7BD" w14:textId="10C567A6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4738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AF473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2115DE8F" w14:textId="002600E2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3C3D2958" w14:textId="77777777" w:rsidTr="00483242">
        <w:tc>
          <w:tcPr>
            <w:tcW w:w="1681" w:type="dxa"/>
          </w:tcPr>
          <w:p w14:paraId="49BF43A8" w14:textId="77777777" w:rsidR="00483242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4993581A" w14:textId="3A58C60B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bCs/>
                <w:smallCaps w:val="0"/>
              </w:rPr>
              <w:t>Sprawnie posługuje się normami, regułami oraz instytucjami</w:t>
            </w:r>
          </w:p>
        </w:tc>
        <w:tc>
          <w:tcPr>
            <w:tcW w:w="1865" w:type="dxa"/>
          </w:tcPr>
          <w:p w14:paraId="200A0A63" w14:textId="1D29A1F2" w:rsidR="00483242" w:rsidRPr="005E079D" w:rsidRDefault="00483242" w:rsidP="004832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5234D4" w:rsidRPr="009C54AE" w14:paraId="5A82D73C" w14:textId="77777777" w:rsidTr="00483242">
        <w:tc>
          <w:tcPr>
            <w:tcW w:w="1681" w:type="dxa"/>
          </w:tcPr>
          <w:p w14:paraId="1167E35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598980A8" w14:textId="6373041F" w:rsidR="005234D4" w:rsidRPr="005E079D" w:rsidRDefault="00483242" w:rsidP="004C05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Potrafi stawiać proste hipotezy badawcze i je weryfikować;</w:t>
            </w:r>
          </w:p>
        </w:tc>
        <w:tc>
          <w:tcPr>
            <w:tcW w:w="1865" w:type="dxa"/>
          </w:tcPr>
          <w:p w14:paraId="0B199722" w14:textId="4A27ED90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1BAF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83242">
              <w:rPr>
                <w:rFonts w:ascii="Corbel" w:hAnsi="Corbel"/>
                <w:b w:val="0"/>
                <w:smallCaps w:val="0"/>
                <w:szCs w:val="24"/>
              </w:rPr>
              <w:t>U1</w:t>
            </w:r>
            <w:r w:rsidRPr="00401BAF">
              <w:rPr>
                <w:rFonts w:ascii="Corbel" w:hAnsi="Corbel"/>
                <w:b w:val="0"/>
                <w:smallCaps w:val="0"/>
                <w:szCs w:val="24"/>
              </w:rPr>
              <w:t xml:space="preserve">1 </w:t>
            </w:r>
          </w:p>
          <w:p w14:paraId="6FC7AE9E" w14:textId="4D9437A7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34D4" w:rsidRPr="009C54AE" w14:paraId="77B251BF" w14:textId="77777777" w:rsidTr="00483242">
        <w:tc>
          <w:tcPr>
            <w:tcW w:w="1681" w:type="dxa"/>
          </w:tcPr>
          <w:p w14:paraId="6888121B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15B45112" w14:textId="4F95E7EF" w:rsidR="00483242" w:rsidRPr="00483242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Ma świadomość zmienności systemu norm prawnych która</w:t>
            </w:r>
          </w:p>
          <w:p w14:paraId="472B7292" w14:textId="3481811F" w:rsidR="005234D4" w:rsidRPr="005E079D" w:rsidRDefault="00483242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83242">
              <w:rPr>
                <w:rFonts w:ascii="Corbel" w:hAnsi="Corbel"/>
                <w:b w:val="0"/>
                <w:smallCaps w:val="0"/>
                <w:szCs w:val="24"/>
              </w:rPr>
              <w:t>prowadzi do konieczności ciągłego uzupełniania i doskonalenia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83242">
              <w:rPr>
                <w:rFonts w:ascii="Corbel" w:hAnsi="Corbel"/>
                <w:b w:val="0"/>
                <w:smallCaps w:val="0"/>
                <w:szCs w:val="24"/>
              </w:rPr>
              <w:t>zarówno zdobytej wiedzy jak i umiejętności;</w:t>
            </w:r>
            <w:r>
              <w:t xml:space="preserve"> </w:t>
            </w:r>
          </w:p>
        </w:tc>
        <w:tc>
          <w:tcPr>
            <w:tcW w:w="1865" w:type="dxa"/>
          </w:tcPr>
          <w:p w14:paraId="68D71FEE" w14:textId="0A9A2E23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83242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1FF0E5F3" w14:textId="4A456EA0" w:rsidR="005234D4" w:rsidRPr="005E079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83242" w:rsidRPr="009C54AE" w14:paraId="6B9C7DD8" w14:textId="77777777" w:rsidTr="00483242">
        <w:tc>
          <w:tcPr>
            <w:tcW w:w="1681" w:type="dxa"/>
          </w:tcPr>
          <w:p w14:paraId="7EC43D4E" w14:textId="51FF39FC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4970D857" w14:textId="51F4504F" w:rsidR="00483242" w:rsidRPr="00483242" w:rsidRDefault="00856687" w:rsidP="0085668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Potrafi samodzielnie i krytycznie uzupełniać zdobytą wiedzę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6687">
              <w:rPr>
                <w:rFonts w:ascii="Corbel" w:hAnsi="Corbel"/>
                <w:b w:val="0"/>
                <w:smallCaps w:val="0"/>
                <w:szCs w:val="24"/>
              </w:rPr>
              <w:t>nabyte umiejętności z uwzględnieniem ich interdyscyplinarnego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6687">
              <w:rPr>
                <w:rFonts w:ascii="Corbel" w:hAnsi="Corbel"/>
                <w:b w:val="0"/>
                <w:smallCaps w:val="0"/>
                <w:szCs w:val="24"/>
              </w:rPr>
              <w:t>wymiaru;</w:t>
            </w:r>
          </w:p>
        </w:tc>
        <w:tc>
          <w:tcPr>
            <w:tcW w:w="1865" w:type="dxa"/>
          </w:tcPr>
          <w:p w14:paraId="092856F4" w14:textId="481DCAD6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483242" w:rsidRPr="009C54AE" w14:paraId="72C405BA" w14:textId="77777777" w:rsidTr="00483242">
        <w:tc>
          <w:tcPr>
            <w:tcW w:w="1681" w:type="dxa"/>
          </w:tcPr>
          <w:p w14:paraId="0AADF0FF" w14:textId="38F2E1D2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EK_10</w:t>
            </w:r>
          </w:p>
        </w:tc>
        <w:tc>
          <w:tcPr>
            <w:tcW w:w="5974" w:type="dxa"/>
          </w:tcPr>
          <w:p w14:paraId="4E032713" w14:textId="0A0E7545" w:rsidR="00483242" w:rsidRPr="00483242" w:rsidRDefault="00856687" w:rsidP="004832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Jest otwarty na zdobywanie nowych doświadczeń zawodowych</w:t>
            </w:r>
          </w:p>
        </w:tc>
        <w:tc>
          <w:tcPr>
            <w:tcW w:w="1865" w:type="dxa"/>
          </w:tcPr>
          <w:p w14:paraId="69FEE5D5" w14:textId="67B598CD" w:rsidR="00483242" w:rsidRDefault="00856687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6687">
              <w:rPr>
                <w:rFonts w:ascii="Corbel" w:hAnsi="Corbel"/>
                <w:b w:val="0"/>
                <w:smallCaps w:val="0"/>
                <w:szCs w:val="24"/>
              </w:rPr>
              <w:t>K_K09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3996BC0" w14:textId="12BF0B69" w:rsidR="0085747A" w:rsidRDefault="0085747A" w:rsidP="0038763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6257451" w14:textId="77777777" w:rsidR="0038763F" w:rsidRPr="0038763F" w:rsidRDefault="0038763F" w:rsidP="0038763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444E8009" w14:textId="77777777" w:rsidR="005234D4" w:rsidRPr="009C54AE" w:rsidRDefault="005234D4" w:rsidP="005234D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234D4" w:rsidRPr="008A0A7D" w14:paraId="205B7171" w14:textId="77777777" w:rsidTr="004C051F">
        <w:tc>
          <w:tcPr>
            <w:tcW w:w="9639" w:type="dxa"/>
          </w:tcPr>
          <w:p w14:paraId="1292AF4A" w14:textId="77777777" w:rsidR="005234D4" w:rsidRPr="008A0A7D" w:rsidRDefault="005234D4" w:rsidP="004C051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A0A7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234D4" w:rsidRPr="008A0A7D" w14:paraId="54A42AA0" w14:textId="77777777" w:rsidTr="004C051F">
        <w:tc>
          <w:tcPr>
            <w:tcW w:w="9639" w:type="dxa"/>
            <w:shd w:val="clear" w:color="auto" w:fill="auto"/>
          </w:tcPr>
          <w:tbl>
            <w:tblPr>
              <w:tblW w:w="930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01"/>
            </w:tblGrid>
            <w:tr w:rsidR="003A74C4" w:rsidRPr="008A0A7D" w14:paraId="0F9DE4D1" w14:textId="77777777" w:rsidTr="00483242">
              <w:trPr>
                <w:trHeight w:val="323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BC16F" w14:textId="4CB4089F" w:rsidR="003A74C4" w:rsidRPr="003A74C4" w:rsidRDefault="003A74C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 w:rsidRPr="003A74C4">
                    <w:rPr>
                      <w:rFonts w:ascii="Corbel" w:hAnsi="Corbel"/>
                    </w:rPr>
                    <w:t xml:space="preserve">Podstawy prawa medycznego, </w:t>
                  </w:r>
                </w:p>
              </w:tc>
            </w:tr>
            <w:tr w:rsidR="003A74C4" w:rsidRPr="008A0A7D" w14:paraId="3E6B5FD4" w14:textId="77777777" w:rsidTr="00483242">
              <w:trPr>
                <w:trHeight w:val="308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2DA91" w14:textId="1774F046" w:rsidR="003A74C4" w:rsidRPr="003A74C4" w:rsidRDefault="00483242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Podstawy prawne</w:t>
                  </w:r>
                  <w:r w:rsidR="003A74C4" w:rsidRPr="003A74C4">
                    <w:rPr>
                      <w:rFonts w:ascii="Corbel" w:hAnsi="Corbel"/>
                    </w:rPr>
                    <w:t xml:space="preserve"> wykonywania zawodu lekarza.</w:t>
                  </w:r>
                </w:p>
                <w:p w14:paraId="71C7F498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 w:rsidRPr="003A74C4">
                    <w:rPr>
                      <w:rFonts w:ascii="Corbel" w:hAnsi="Corbel"/>
                    </w:rPr>
                    <w:t>Problemy prawne na tle Kodeksu Etyki Lekarskiej.</w:t>
                  </w:r>
                </w:p>
                <w:p w14:paraId="39DB9C88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 w:rsidRPr="003A74C4">
                    <w:rPr>
                      <w:rFonts w:ascii="Corbel" w:hAnsi="Corbel"/>
                    </w:rPr>
                    <w:t>Samorząd lekarski</w:t>
                  </w:r>
                </w:p>
                <w:p w14:paraId="375FE192" w14:textId="31BBAA0F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</w:p>
              </w:tc>
            </w:tr>
            <w:tr w:rsidR="003A74C4" w:rsidRPr="008A0A7D" w14:paraId="1FD92DF2" w14:textId="77777777" w:rsidTr="00483242">
              <w:trPr>
                <w:trHeight w:val="308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63902" w14:textId="77777777" w:rsidR="00483242" w:rsidRDefault="003A74C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  <w:r w:rsidRPr="003A74C4">
                    <w:rPr>
                      <w:rFonts w:ascii="Corbel" w:hAnsi="Corbel"/>
                    </w:rPr>
                    <w:t xml:space="preserve">Prawne regulacje dotyczące udzielania świadczeń zdrowotnych, </w:t>
                  </w:r>
                </w:p>
                <w:p w14:paraId="384818DD" w14:textId="369F34B8" w:rsidR="003A74C4" w:rsidRPr="003A74C4" w:rsidRDefault="003A74C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</w:rPr>
                    <w:t>Regulacje prawne dotyczące wydawania orzeczeń o czasowej niezdolności do pracy, zaświadczeń lekarskich na potrzeby pacjentów, ich rodzin oraz instytucji zewnętrznych również w zakresie stwierdzenia zgonu.</w:t>
                  </w:r>
                </w:p>
              </w:tc>
            </w:tr>
            <w:tr w:rsidR="003A74C4" w:rsidRPr="008A0A7D" w14:paraId="1EEAC3FB" w14:textId="77777777" w:rsidTr="00483242">
              <w:trPr>
                <w:trHeight w:val="237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E80B3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Prowadzenie dokumentacji medycznej.</w:t>
                  </w:r>
                </w:p>
                <w:p w14:paraId="69C4648B" w14:textId="73CC442B" w:rsidR="003A74C4" w:rsidRPr="008A0A7D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Podstawowe zasady prawa farmaceutycznego</w:t>
                  </w:r>
                </w:p>
              </w:tc>
            </w:tr>
            <w:tr w:rsidR="003A74C4" w:rsidRPr="008A0A7D" w14:paraId="3EB72AEE" w14:textId="77777777" w:rsidTr="00483242">
              <w:trPr>
                <w:trHeight w:val="272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B31AD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Podstawy odpowiedzialności karnej, cywilnej i zawodowej lekarza.</w:t>
                  </w:r>
                </w:p>
                <w:p w14:paraId="621BE336" w14:textId="7ECE69C8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Pojęcie błędu medycznego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- p</w:t>
                  </w: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rzykłady wyroków sądów.</w:t>
                  </w:r>
                </w:p>
                <w:p w14:paraId="4A120B8F" w14:textId="62E88706" w:rsidR="003A74C4" w:rsidRPr="008A0A7D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Tajemnica lekarska</w:t>
                  </w:r>
                </w:p>
              </w:tc>
            </w:tr>
            <w:tr w:rsidR="003A74C4" w:rsidRPr="008A0A7D" w14:paraId="6825502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F6D164" w14:textId="2388C59B" w:rsidR="003A74C4" w:rsidRPr="008A0A7D" w:rsidRDefault="003A74C4" w:rsidP="00483242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Wybrane zagadnienia z zakresu praw pacjenta, pod kątem zasady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poszanowania autonomii pacjenta i jej prawnych gwarancji.</w:t>
                  </w:r>
                </w:p>
              </w:tc>
            </w:tr>
            <w:tr w:rsidR="003A74C4" w:rsidRPr="008A0A7D" w14:paraId="312D2E5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C06FC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Analiza wybranych zagadnień:</w:t>
                  </w:r>
                </w:p>
                <w:p w14:paraId="5FA4A65F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Prawne aspekty związane ze stwierdzeniem przemocy w rodzinie</w:t>
                  </w:r>
                </w:p>
                <w:p w14:paraId="4A8F6686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Obowiązki lekarza wynikająca z ustawy o ochronie zdrowia psychicznego</w:t>
                  </w:r>
                </w:p>
                <w:p w14:paraId="7A5D0A14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Podstawy prawne postępowania przymusowego w medycynie</w:t>
                  </w:r>
                </w:p>
                <w:p w14:paraId="7A80A12F" w14:textId="5E589494" w:rsidR="003A74C4" w:rsidRPr="008A0A7D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Prawne aspekty metrykalnej zmiany płci.</w:t>
                  </w:r>
                </w:p>
              </w:tc>
            </w:tr>
            <w:tr w:rsidR="003A74C4" w:rsidRPr="008A0A7D" w14:paraId="556E8FD6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CA429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Szczególne zagadnienia:</w:t>
                  </w:r>
                </w:p>
                <w:p w14:paraId="68727882" w14:textId="77777777" w:rsidR="003A74C4" w:rsidRPr="003A74C4" w:rsidRDefault="003A74C4" w:rsidP="003A74C4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Małoletni pacjent, przerywanie ciąży, sztuczna prokreacja, eutanazja, leczenie</w:t>
                  </w:r>
                </w:p>
                <w:p w14:paraId="2D575CD4" w14:textId="2BB4A318" w:rsidR="003A74C4" w:rsidRPr="008A0A7D" w:rsidRDefault="003A74C4" w:rsidP="00483242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paliatywne , eksperyment medyczny.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  <w:r w:rsidRPr="003A74C4">
                    <w:rPr>
                      <w:rFonts w:ascii="Corbel" w:hAnsi="Corbel"/>
                      <w:sz w:val="24"/>
                      <w:szCs w:val="24"/>
                    </w:rPr>
                    <w:t>Transplantacje.</w:t>
                  </w:r>
                </w:p>
              </w:tc>
            </w:tr>
            <w:tr w:rsidR="003A74C4" w:rsidRPr="008A0A7D" w14:paraId="1E774C3C" w14:textId="77777777" w:rsidTr="00483242">
              <w:trPr>
                <w:trHeight w:val="261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0D6CB" w14:textId="1A97E1F5" w:rsidR="003A74C4" w:rsidRPr="00D04844" w:rsidRDefault="003A74C4" w:rsidP="004C051F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</w:tr>
            <w:tr w:rsidR="003A74C4" w:rsidRPr="008A0A7D" w14:paraId="04AA42AE" w14:textId="77777777" w:rsidTr="00483242">
              <w:trPr>
                <w:trHeight w:val="522"/>
              </w:trPr>
              <w:tc>
                <w:tcPr>
                  <w:tcW w:w="9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4676C" w14:textId="0E71222B" w:rsidR="003A74C4" w:rsidRPr="008A0A7D" w:rsidRDefault="003A74C4" w:rsidP="00483242">
                  <w:pPr>
                    <w:spacing w:after="0" w:line="240" w:lineRule="auto"/>
                    <w:contextualSpacing/>
                    <w:jc w:val="right"/>
                    <w:rPr>
                      <w:rFonts w:ascii="Corbel" w:hAnsi="Corbel"/>
                      <w:sz w:val="24"/>
                      <w:szCs w:val="24"/>
                    </w:rPr>
                  </w:pPr>
                  <w:r w:rsidRPr="00D04844">
                    <w:rPr>
                      <w:rFonts w:ascii="Corbel" w:hAnsi="Corbel"/>
                      <w:sz w:val="24"/>
                      <w:szCs w:val="24"/>
                    </w:rPr>
                    <w:t>RAZEM:</w:t>
                  </w:r>
                  <w:r w:rsidR="00483242">
                    <w:rPr>
                      <w:rFonts w:ascii="Corbel" w:hAnsi="Corbel"/>
                      <w:sz w:val="24"/>
                      <w:szCs w:val="24"/>
                    </w:rPr>
                    <w:t xml:space="preserve"> 15 godzin.</w:t>
                  </w:r>
                </w:p>
              </w:tc>
            </w:tr>
          </w:tbl>
          <w:p w14:paraId="12CCC4BC" w14:textId="77777777" w:rsidR="005234D4" w:rsidRPr="008A0A7D" w:rsidRDefault="005234D4" w:rsidP="004C051F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8EB32" w14:textId="43DECC19" w:rsidR="00E960BB" w:rsidRPr="008252BB" w:rsidRDefault="008252BB" w:rsidP="008252B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Pr="0013667B">
        <w:rPr>
          <w:rFonts w:ascii="Corbel" w:hAnsi="Corbel"/>
          <w:smallCaps w:val="0"/>
          <w:szCs w:val="24"/>
        </w:rPr>
        <w:t>Konwersatorium:</w:t>
      </w:r>
      <w:r w:rsidRPr="0013667B">
        <w:rPr>
          <w:rFonts w:ascii="Corbel" w:hAnsi="Corbel"/>
          <w:b w:val="0"/>
          <w:smallCaps w:val="0"/>
          <w:szCs w:val="24"/>
        </w:rPr>
        <w:t xml:space="preserve"> analiza tekstów z dyskusją, analiza przypadków, analiza i interpretacja </w:t>
      </w:r>
      <w:r>
        <w:rPr>
          <w:rFonts w:ascii="Corbel" w:hAnsi="Corbel"/>
          <w:b w:val="0"/>
          <w:smallCaps w:val="0"/>
          <w:szCs w:val="24"/>
        </w:rPr>
        <w:tab/>
      </w:r>
      <w:r w:rsidRPr="0013667B">
        <w:rPr>
          <w:rFonts w:ascii="Corbel" w:hAnsi="Corbel"/>
          <w:b w:val="0"/>
          <w:smallCaps w:val="0"/>
          <w:szCs w:val="24"/>
        </w:rPr>
        <w:t xml:space="preserve">tekstów źródłowych oraz wybranych orzeczeń, dyskusja.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4F56319" w14:textId="77777777" w:rsidR="005234D4" w:rsidRPr="009C54AE" w:rsidRDefault="005234D4" w:rsidP="005234D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234D4" w:rsidRPr="009C54AE" w14:paraId="70FBD0C9" w14:textId="77777777" w:rsidTr="004C051F">
        <w:tc>
          <w:tcPr>
            <w:tcW w:w="1962" w:type="dxa"/>
            <w:vAlign w:val="center"/>
          </w:tcPr>
          <w:p w14:paraId="34E796E4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3947661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618E4100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608E12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36FFAF" w14:textId="77777777" w:rsidR="005234D4" w:rsidRPr="009C54AE" w:rsidRDefault="005234D4" w:rsidP="004C05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234D4" w:rsidRPr="009C54AE" w14:paraId="2533BD38" w14:textId="77777777" w:rsidTr="004C051F">
        <w:tc>
          <w:tcPr>
            <w:tcW w:w="1962" w:type="dxa"/>
          </w:tcPr>
          <w:p w14:paraId="0785A4B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1" w:type="dxa"/>
          </w:tcPr>
          <w:p w14:paraId="2D0D8190" w14:textId="77777777" w:rsidR="005234D4" w:rsidRPr="0001538D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na oceną w formie ustnej lub pisemnej,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A302CCD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6848A334" w14:textId="77777777" w:rsidTr="004C051F">
        <w:tc>
          <w:tcPr>
            <w:tcW w:w="1962" w:type="dxa"/>
          </w:tcPr>
          <w:p w14:paraId="4CEED3DA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142291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62300BF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54304E1F" w14:textId="77777777" w:rsidTr="004C051F">
        <w:tc>
          <w:tcPr>
            <w:tcW w:w="1962" w:type="dxa"/>
          </w:tcPr>
          <w:p w14:paraId="45A9F355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23E8DDDF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37946D42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2877AF87" w14:textId="77777777" w:rsidTr="004C051F">
        <w:tc>
          <w:tcPr>
            <w:tcW w:w="1962" w:type="dxa"/>
          </w:tcPr>
          <w:p w14:paraId="5C31F09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2E808A9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1AA0DE2A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11C6C392" w14:textId="77777777" w:rsidTr="004C051F">
        <w:tc>
          <w:tcPr>
            <w:tcW w:w="1962" w:type="dxa"/>
          </w:tcPr>
          <w:p w14:paraId="1295965A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0FB5B90A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49886CE7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15B1A0F1" w14:textId="77777777" w:rsidTr="004C051F">
        <w:tc>
          <w:tcPr>
            <w:tcW w:w="1962" w:type="dxa"/>
          </w:tcPr>
          <w:p w14:paraId="11496FD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49553120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644A692C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54B0E8C6" w14:textId="77777777" w:rsidTr="004C051F">
        <w:tc>
          <w:tcPr>
            <w:tcW w:w="1962" w:type="dxa"/>
          </w:tcPr>
          <w:p w14:paraId="5A77FCDD" w14:textId="77777777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482C96C8" w14:textId="7777777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71A15118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34D4" w:rsidRPr="009C54AE" w14:paraId="45ED7650" w14:textId="77777777" w:rsidTr="004C051F">
        <w:tc>
          <w:tcPr>
            <w:tcW w:w="1962" w:type="dxa"/>
          </w:tcPr>
          <w:p w14:paraId="21DED2DE" w14:textId="65167B21" w:rsidR="005234D4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  <w:r w:rsidR="00856687">
              <w:rPr>
                <w:rFonts w:ascii="Corbel" w:hAnsi="Corbel"/>
                <w:b w:val="0"/>
                <w:szCs w:val="24"/>
              </w:rPr>
              <w:t xml:space="preserve"> - 10</w:t>
            </w:r>
          </w:p>
        </w:tc>
        <w:tc>
          <w:tcPr>
            <w:tcW w:w="5441" w:type="dxa"/>
          </w:tcPr>
          <w:p w14:paraId="7C4C4771" w14:textId="24B9BF57" w:rsidR="005234D4" w:rsidRPr="000723AC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4844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55DAE1E" w14:textId="77777777" w:rsidR="005234D4" w:rsidRPr="009C54AE" w:rsidRDefault="005234D4" w:rsidP="004C05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0839C" w14:textId="70287074" w:rsidR="00923D7D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przypadku konwersatorium –</w:t>
            </w:r>
            <w:r w:rsidR="00202F1B">
              <w:rPr>
                <w:rFonts w:ascii="Corbel" w:hAnsi="Corbel"/>
                <w:b w:val="0"/>
                <w:smallCaps w:val="0"/>
                <w:szCs w:val="24"/>
              </w:rPr>
              <w:t xml:space="preserve"> aktywność na konwersatoriach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 xml:space="preserve"> wyniki ustalane na podstawie pisemnych prac studentów lub ustnej odpowiedzi, gdzie ocena pozytywna osią</w:t>
            </w:r>
            <w:r w:rsidR="005C25D2">
              <w:rPr>
                <w:rFonts w:ascii="Corbel" w:hAnsi="Corbel"/>
                <w:b w:val="0"/>
                <w:smallCaps w:val="0"/>
                <w:szCs w:val="24"/>
              </w:rPr>
              <w:t xml:space="preserve">gana jest w przypadku uzyskania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>co najmniej 51% poprawnych odpowiedzi.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252BB">
              <w:rPr>
                <w:rFonts w:ascii="Corbel" w:hAnsi="Corbel"/>
                <w:b w:val="0"/>
                <w:smallCaps w:val="0"/>
                <w:szCs w:val="24"/>
              </w:rPr>
              <w:t>Zaliczenie zawierać może pytania testowe, otwarte oraz problemy do rozwiązania.</w:t>
            </w:r>
          </w:p>
          <w:p w14:paraId="5D315362" w14:textId="5639E339" w:rsidR="008252BB" w:rsidRPr="00B169DF" w:rsidRDefault="008252BB" w:rsidP="008252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52BB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62134FE9" w:rsidR="0085747A" w:rsidRPr="00B169DF" w:rsidRDefault="005234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 - 15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07B3CA2" w14:textId="77777777" w:rsidR="00856687" w:rsidRDefault="008252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zaliczeniu - </w:t>
            </w:r>
            <w:r w:rsidR="00856687">
              <w:rPr>
                <w:rFonts w:ascii="Corbel" w:hAnsi="Corbel"/>
                <w:sz w:val="24"/>
                <w:szCs w:val="24"/>
              </w:rPr>
              <w:t>2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  <w:r w:rsidR="0085668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3CF7F11" w14:textId="66C3B5F5" w:rsidR="00C61DC5" w:rsidRPr="00B169DF" w:rsidRDefault="0085668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konsultacjach – 5 godz. 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1BAAD611" w14:textId="1F3CDBB0" w:rsidR="00C61DC5" w:rsidRPr="00B169DF" w:rsidRDefault="00C61DC5" w:rsidP="00856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5668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817BF5" w14:textId="2149D630" w:rsidR="008252BB" w:rsidRPr="00385879" w:rsidRDefault="008252BB" w:rsidP="008252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856687">
              <w:rPr>
                <w:rFonts w:ascii="Corbel" w:hAnsi="Corbel"/>
                <w:sz w:val="24"/>
                <w:szCs w:val="24"/>
              </w:rPr>
              <w:t>ćwiczeń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- </w:t>
            </w:r>
            <w:r w:rsidR="00856687">
              <w:rPr>
                <w:rFonts w:ascii="Corbel" w:hAnsi="Corbel"/>
                <w:sz w:val="24"/>
                <w:szCs w:val="24"/>
              </w:rPr>
              <w:t>1</w:t>
            </w:r>
            <w:r w:rsidR="005234D4">
              <w:rPr>
                <w:rFonts w:ascii="Corbel" w:hAnsi="Corbel"/>
                <w:sz w:val="24"/>
                <w:szCs w:val="24"/>
              </w:rPr>
              <w:t>5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6D12281C" w14:textId="7DF9468A" w:rsidR="00856687" w:rsidRPr="00385879" w:rsidRDefault="00856687" w:rsidP="00856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zaliczenia - </w:t>
            </w:r>
            <w:r>
              <w:rPr>
                <w:rFonts w:ascii="Corbel" w:hAnsi="Corbel"/>
                <w:sz w:val="24"/>
                <w:szCs w:val="24"/>
              </w:rPr>
              <w:t>38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03E3072C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084A9661" w:rsidR="0085747A" w:rsidRPr="00B169DF" w:rsidRDefault="00E72DF1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55556F00" w:rsidR="0085747A" w:rsidRPr="00B169DF" w:rsidRDefault="008252BB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49902A97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ABEC9A8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5C25556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62237E8" w14:textId="77777777" w:rsidR="00856687" w:rsidRPr="00856687" w:rsidRDefault="00856687" w:rsidP="0085668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proofErr w:type="spellStart"/>
            <w:r w:rsidRPr="00856687">
              <w:rPr>
                <w:rFonts w:ascii="Corbel" w:eastAsia="Cambria" w:hAnsi="Corbel"/>
              </w:rPr>
              <w:t>A.Fiutak</w:t>
            </w:r>
            <w:proofErr w:type="spellEnd"/>
            <w:r w:rsidRPr="00856687">
              <w:rPr>
                <w:rFonts w:ascii="Corbel" w:eastAsia="Cambria" w:hAnsi="Corbel"/>
              </w:rPr>
              <w:t xml:space="preserve">, Prawo w medycynie, </w:t>
            </w:r>
            <w:proofErr w:type="spellStart"/>
            <w:r w:rsidRPr="00856687">
              <w:rPr>
                <w:rFonts w:ascii="Corbel" w:eastAsia="Cambria" w:hAnsi="Corbel"/>
              </w:rPr>
              <w:t>C.H.Beck</w:t>
            </w:r>
            <w:proofErr w:type="spellEnd"/>
            <w:r w:rsidRPr="00856687">
              <w:rPr>
                <w:rFonts w:ascii="Corbel" w:eastAsia="Cambria" w:hAnsi="Corbel"/>
              </w:rPr>
              <w:t xml:space="preserve"> Warszawa 2019r.</w:t>
            </w:r>
          </w:p>
          <w:p w14:paraId="0B544F6A" w14:textId="749FFA88" w:rsidR="008252BB" w:rsidRPr="001362CD" w:rsidRDefault="00856687" w:rsidP="0085668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856687">
              <w:rPr>
                <w:rFonts w:ascii="Corbel" w:eastAsia="Cambria" w:hAnsi="Corbel"/>
              </w:rPr>
              <w:t xml:space="preserve">R. Kubiak, Prawo medyczne, </w:t>
            </w:r>
            <w:proofErr w:type="spellStart"/>
            <w:r w:rsidRPr="00856687">
              <w:rPr>
                <w:rFonts w:ascii="Corbel" w:eastAsia="Cambria" w:hAnsi="Corbel"/>
              </w:rPr>
              <w:t>C.H.Beck</w:t>
            </w:r>
            <w:proofErr w:type="spellEnd"/>
            <w:r w:rsidRPr="00856687">
              <w:rPr>
                <w:rFonts w:ascii="Corbel" w:eastAsia="Cambria" w:hAnsi="Corbel"/>
              </w:rPr>
              <w:t>, Warszawa 2020r.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36128D7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FB76EEF" w14:textId="77777777" w:rsidR="00856687" w:rsidRDefault="00856687" w:rsidP="0085668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Tymiński R., Wykonywanie zawodu lekarza i lekarza dentysty. Aspekty administracyjnoprawne, 2019</w:t>
            </w:r>
          </w:p>
          <w:p w14:paraId="5C2FC45E" w14:textId="77777777" w:rsidR="00856687" w:rsidRDefault="00856687" w:rsidP="0085668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Regulacja prawna czynności medycznych. Cz.1 i 2, red.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M.Boratyńska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,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P.Koniecznak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, 2019</w:t>
            </w:r>
            <w:r>
              <w:rPr>
                <w:rFonts w:ascii="Corbel" w:hAnsi="Corbel"/>
                <w:bCs/>
                <w:iCs/>
                <w:color w:val="000000"/>
                <w:szCs w:val="24"/>
              </w:rPr>
              <w:t xml:space="preserve"> </w:t>
            </w:r>
          </w:p>
          <w:p w14:paraId="6C8B871F" w14:textId="77777777" w:rsidR="00856687" w:rsidRDefault="00856687" w:rsidP="0085668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Zajdel -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Całkowska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 J., Prawo medyczne, 2019</w:t>
            </w:r>
          </w:p>
          <w:p w14:paraId="4596EFF9" w14:textId="76C7DD8E" w:rsidR="008975A0" w:rsidRPr="00856687" w:rsidRDefault="00856687" w:rsidP="0085668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bCs/>
                <w:iCs/>
                <w:color w:val="000000"/>
                <w:szCs w:val="24"/>
              </w:rPr>
            </w:pPr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M.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Nesterowicz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 xml:space="preserve">, Prawo medyczne, </w:t>
            </w:r>
            <w:proofErr w:type="spellStart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TNOiK</w:t>
            </w:r>
            <w:proofErr w:type="spellEnd"/>
            <w:r w:rsidRPr="00856687">
              <w:rPr>
                <w:rFonts w:ascii="Corbel" w:hAnsi="Corbel"/>
                <w:bCs/>
                <w:iCs/>
                <w:color w:val="000000"/>
                <w:szCs w:val="24"/>
              </w:rPr>
              <w:t>, 2019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400EC" w14:textId="77777777" w:rsidR="00266C66" w:rsidRDefault="00266C66" w:rsidP="00C16ABF">
      <w:pPr>
        <w:spacing w:after="0" w:line="240" w:lineRule="auto"/>
      </w:pPr>
      <w:r>
        <w:separator/>
      </w:r>
    </w:p>
  </w:endnote>
  <w:endnote w:type="continuationSeparator" w:id="0">
    <w:p w14:paraId="0B2CD021" w14:textId="77777777" w:rsidR="00266C66" w:rsidRDefault="00266C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84128" w14:textId="77777777" w:rsidR="00266C66" w:rsidRDefault="00266C66" w:rsidP="00C16ABF">
      <w:pPr>
        <w:spacing w:after="0" w:line="240" w:lineRule="auto"/>
      </w:pPr>
      <w:r>
        <w:separator/>
      </w:r>
    </w:p>
  </w:footnote>
  <w:footnote w:type="continuationSeparator" w:id="0">
    <w:p w14:paraId="56C43932" w14:textId="77777777" w:rsidR="00266C66" w:rsidRDefault="00266C66" w:rsidP="00C16ABF">
      <w:pPr>
        <w:spacing w:after="0" w:line="240" w:lineRule="auto"/>
      </w:pPr>
      <w:r>
        <w:continuationSeparator/>
      </w:r>
    </w:p>
  </w:footnote>
  <w:footnote w:id="1">
    <w:p w14:paraId="0EF70E9E" w14:textId="77777777" w:rsidR="005234D4" w:rsidRDefault="005234D4" w:rsidP="005234D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45AE"/>
    <w:multiLevelType w:val="hybridMultilevel"/>
    <w:tmpl w:val="9F7CD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62C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2F1B"/>
    <w:rsid w:val="002144C0"/>
    <w:rsid w:val="0022477D"/>
    <w:rsid w:val="002278A9"/>
    <w:rsid w:val="002336F9"/>
    <w:rsid w:val="0024028F"/>
    <w:rsid w:val="00244ABC"/>
    <w:rsid w:val="00257EED"/>
    <w:rsid w:val="00266C6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469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63F"/>
    <w:rsid w:val="003A0A5B"/>
    <w:rsid w:val="003A1176"/>
    <w:rsid w:val="003A74C4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242"/>
    <w:rsid w:val="004840FD"/>
    <w:rsid w:val="00490F7D"/>
    <w:rsid w:val="00491678"/>
    <w:rsid w:val="00496599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234D4"/>
    <w:rsid w:val="005363C4"/>
    <w:rsid w:val="00536BDE"/>
    <w:rsid w:val="005375E9"/>
    <w:rsid w:val="00543ACC"/>
    <w:rsid w:val="0056696D"/>
    <w:rsid w:val="0059484D"/>
    <w:rsid w:val="005A0855"/>
    <w:rsid w:val="005A3196"/>
    <w:rsid w:val="005C080F"/>
    <w:rsid w:val="005C25D2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CCB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4115"/>
    <w:rsid w:val="0081554D"/>
    <w:rsid w:val="0081707E"/>
    <w:rsid w:val="008252BB"/>
    <w:rsid w:val="008449B3"/>
    <w:rsid w:val="008552A2"/>
    <w:rsid w:val="00856687"/>
    <w:rsid w:val="0085747A"/>
    <w:rsid w:val="00884922"/>
    <w:rsid w:val="00885F64"/>
    <w:rsid w:val="008917F9"/>
    <w:rsid w:val="00897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97F14"/>
    <w:rsid w:val="009A0E0E"/>
    <w:rsid w:val="009A78D9"/>
    <w:rsid w:val="009C3E31"/>
    <w:rsid w:val="009C54AE"/>
    <w:rsid w:val="009C788E"/>
    <w:rsid w:val="009D3F3B"/>
    <w:rsid w:val="009D7198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1B23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6B4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B6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0740"/>
    <w:rsid w:val="00D17C3C"/>
    <w:rsid w:val="00D26B2C"/>
    <w:rsid w:val="00D3397B"/>
    <w:rsid w:val="00D352C9"/>
    <w:rsid w:val="00D35332"/>
    <w:rsid w:val="00D425B2"/>
    <w:rsid w:val="00D428D6"/>
    <w:rsid w:val="00D552B2"/>
    <w:rsid w:val="00D608D1"/>
    <w:rsid w:val="00D74119"/>
    <w:rsid w:val="00D8075B"/>
    <w:rsid w:val="00D86133"/>
    <w:rsid w:val="00D8678B"/>
    <w:rsid w:val="00D9580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2DF1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260C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96933-05D5-4071-B1E3-78449A2CA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1113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2023-10-18T11:28:00Z</dcterms:created>
  <dcterms:modified xsi:type="dcterms:W3CDTF">2024-08-27T09:41:00Z</dcterms:modified>
</cp:coreProperties>
</file>